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5F" w:rsidRPr="00DF6568" w:rsidRDefault="00027E5F" w:rsidP="00821924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DF6568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ИЗВЕЩЕНИЕ</w:t>
      </w:r>
    </w:p>
    <w:p w:rsidR="00027E5F" w:rsidRPr="00DF6568" w:rsidRDefault="00027E5F" w:rsidP="004523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lang w:eastAsia="ru-RU"/>
        </w:rPr>
      </w:pPr>
      <w:r w:rsidRPr="00DF6568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 xml:space="preserve">о проведении на территории Саратовской области </w:t>
      </w:r>
      <w:r w:rsidRPr="00DF6568">
        <w:rPr>
          <w:rFonts w:ascii="Times New Roman" w:hAnsi="Times New Roman" w:cs="Times New Roman"/>
          <w:b/>
          <w:bCs/>
          <w:sz w:val="30"/>
          <w:szCs w:val="30"/>
          <w:lang w:eastAsia="ru-RU"/>
        </w:rPr>
        <w:br/>
        <w:t>в 2023 году государственной кадастровой оценки объектов капитального строительства</w:t>
      </w:r>
    </w:p>
    <w:p w:rsidR="00027E5F" w:rsidRDefault="00027E5F" w:rsidP="004523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2B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27E5F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</w:p>
    <w:p w:rsidR="00027E5F" w:rsidRPr="00467D1A" w:rsidRDefault="00027E5F" w:rsidP="004523B3">
      <w:pPr>
        <w:pStyle w:val="NormalWeb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  <w:r w:rsidRPr="0048359C">
        <w:rPr>
          <w:sz w:val="28"/>
          <w:szCs w:val="28"/>
        </w:rPr>
        <w:t xml:space="preserve">Комитет по управлению имуществом Саратовской области (далее – Комитет) </w:t>
      </w:r>
      <w:r w:rsidRPr="00735904">
        <w:rPr>
          <w:sz w:val="28"/>
          <w:szCs w:val="28"/>
        </w:rPr>
        <w:t xml:space="preserve">уведомляет о проведении в </w:t>
      </w:r>
      <w:r>
        <w:rPr>
          <w:sz w:val="28"/>
          <w:szCs w:val="28"/>
        </w:rPr>
        <w:t xml:space="preserve">2023 году на территории региона государственной кадастровой оценки </w:t>
      </w:r>
      <w:r>
        <w:rPr>
          <w:b/>
          <w:bCs/>
          <w:sz w:val="28"/>
          <w:szCs w:val="28"/>
        </w:rPr>
        <w:t xml:space="preserve">зданий, помещений, </w:t>
      </w:r>
      <w:r w:rsidRPr="00467D1A">
        <w:rPr>
          <w:b/>
          <w:bCs/>
          <w:sz w:val="28"/>
          <w:szCs w:val="28"/>
        </w:rPr>
        <w:t>сооружений, машино-мест</w:t>
      </w:r>
      <w:r>
        <w:rPr>
          <w:b/>
          <w:bCs/>
          <w:sz w:val="28"/>
          <w:szCs w:val="28"/>
        </w:rPr>
        <w:t>, а также</w:t>
      </w:r>
      <w:r w:rsidRPr="00467D1A">
        <w:rPr>
          <w:b/>
          <w:bCs/>
          <w:sz w:val="28"/>
          <w:szCs w:val="28"/>
        </w:rPr>
        <w:t xml:space="preserve"> объектов незавершенного строительства</w:t>
      </w:r>
      <w:r>
        <w:rPr>
          <w:b/>
          <w:bCs/>
          <w:sz w:val="28"/>
          <w:szCs w:val="28"/>
        </w:rPr>
        <w:t xml:space="preserve"> </w:t>
      </w:r>
      <w:r w:rsidRPr="00810F5D">
        <w:rPr>
          <w:sz w:val="28"/>
          <w:szCs w:val="28"/>
        </w:rPr>
        <w:t>(далее – объекты капитального строительства)</w:t>
      </w:r>
      <w:r w:rsidRPr="00467D1A">
        <w:rPr>
          <w:b/>
          <w:bCs/>
          <w:sz w:val="28"/>
          <w:szCs w:val="28"/>
        </w:rPr>
        <w:t>.</w:t>
      </w:r>
    </w:p>
    <w:p w:rsidR="00027E5F" w:rsidRPr="00735904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 w:rsidRPr="00735904">
        <w:rPr>
          <w:sz w:val="28"/>
          <w:szCs w:val="28"/>
        </w:rPr>
        <w:t xml:space="preserve">Работы по определению кадастровой стоимости </w:t>
      </w:r>
      <w:r>
        <w:rPr>
          <w:sz w:val="28"/>
          <w:szCs w:val="28"/>
        </w:rPr>
        <w:t xml:space="preserve">перечисленных выше объектов капитального строительства </w:t>
      </w:r>
      <w:r w:rsidRPr="00735904">
        <w:rPr>
          <w:sz w:val="28"/>
          <w:szCs w:val="28"/>
        </w:rPr>
        <w:t xml:space="preserve">и составлению отчета об итогах государственной кадастровой оценки в соответствии с действующим законодательством выполняет государственное бюджетное учреждение Саратовской области «Центр государственной кадастровой оценки» </w:t>
      </w:r>
      <w:r>
        <w:rPr>
          <w:sz w:val="28"/>
          <w:szCs w:val="28"/>
        </w:rPr>
        <w:br/>
      </w:r>
      <w:r w:rsidRPr="00735904">
        <w:rPr>
          <w:sz w:val="28"/>
          <w:szCs w:val="28"/>
        </w:rPr>
        <w:t xml:space="preserve">(ГБУ СО «Госкадастроценка»). </w:t>
      </w:r>
    </w:p>
    <w:p w:rsidR="00027E5F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 w:rsidRPr="0073590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подготовительных мероприятий в </w:t>
      </w:r>
      <w:r w:rsidRPr="00735904">
        <w:rPr>
          <w:sz w:val="28"/>
          <w:szCs w:val="28"/>
        </w:rPr>
        <w:t>целях сбора и обработки информации, необходимой для определения кадастровой стоимости</w:t>
      </w:r>
      <w:r>
        <w:rPr>
          <w:sz w:val="28"/>
          <w:szCs w:val="28"/>
        </w:rPr>
        <w:t xml:space="preserve">, </w:t>
      </w:r>
      <w:r w:rsidRPr="00735904">
        <w:rPr>
          <w:sz w:val="28"/>
          <w:szCs w:val="28"/>
        </w:rPr>
        <w:t>правообладатели</w:t>
      </w:r>
      <w:r>
        <w:rPr>
          <w:sz w:val="28"/>
          <w:szCs w:val="28"/>
        </w:rPr>
        <w:t xml:space="preserve"> вышеперечисленных объектов капитального строительства вправе предоставить в </w:t>
      </w:r>
      <w:r w:rsidRPr="00735904">
        <w:rPr>
          <w:sz w:val="28"/>
          <w:szCs w:val="28"/>
        </w:rPr>
        <w:t xml:space="preserve">ГБУ СО «Госкадастроценка» не позднее </w:t>
      </w:r>
      <w:r>
        <w:rPr>
          <w:sz w:val="28"/>
          <w:szCs w:val="28"/>
        </w:rPr>
        <w:t>31</w:t>
      </w:r>
      <w:r w:rsidRPr="00735904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2022</w:t>
      </w:r>
      <w:r w:rsidRPr="00735904">
        <w:rPr>
          <w:sz w:val="28"/>
          <w:szCs w:val="28"/>
        </w:rPr>
        <w:t xml:space="preserve"> года </w:t>
      </w:r>
      <w:r>
        <w:rPr>
          <w:sz w:val="28"/>
          <w:szCs w:val="28"/>
        </w:rPr>
        <w:t>декларации о характеристиках соответствующих объектов недвижимости с приложением документов, содержащих сведения о них.</w:t>
      </w:r>
    </w:p>
    <w:p w:rsidR="00027E5F" w:rsidRPr="00735904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 w:rsidRPr="00735904">
        <w:rPr>
          <w:sz w:val="28"/>
          <w:szCs w:val="28"/>
        </w:rPr>
        <w:t xml:space="preserve">Форма декларации о характеристиках объектов недвижимости и порядок ее рассмотрения утверждены приказом </w:t>
      </w:r>
      <w:r w:rsidRPr="00AC5F09">
        <w:rPr>
          <w:sz w:val="28"/>
          <w:szCs w:val="28"/>
        </w:rPr>
        <w:t>Минэкономразвития России от 4</w:t>
      </w:r>
      <w:r>
        <w:rPr>
          <w:sz w:val="28"/>
          <w:szCs w:val="28"/>
        </w:rPr>
        <w:t xml:space="preserve"> июня 2019 года № 318 «</w:t>
      </w:r>
      <w:r w:rsidRPr="00AC5F09">
        <w:rPr>
          <w:sz w:val="28"/>
          <w:szCs w:val="28"/>
        </w:rPr>
        <w:t>Об утверждении порядка рассмотрения декларации о характеристиках объекта недвижимости, в том числе ее формы</w:t>
      </w:r>
      <w:r>
        <w:rPr>
          <w:sz w:val="28"/>
          <w:szCs w:val="28"/>
        </w:rPr>
        <w:t>»</w:t>
      </w:r>
      <w:r w:rsidRPr="00735904">
        <w:rPr>
          <w:sz w:val="28"/>
          <w:szCs w:val="28"/>
        </w:rPr>
        <w:t xml:space="preserve">. </w:t>
      </w:r>
    </w:p>
    <w:p w:rsidR="00027E5F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Названный приказ</w:t>
      </w:r>
      <w:r w:rsidRPr="00735904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</w:t>
      </w:r>
      <w:r w:rsidRPr="00735904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Комитета</w:t>
      </w:r>
      <w:r w:rsidRPr="0061559E">
        <w:rPr>
          <w:sz w:val="28"/>
          <w:szCs w:val="28"/>
        </w:rPr>
        <w:t xml:space="preserve"> </w:t>
      </w:r>
      <w:r w:rsidRPr="0061559E">
        <w:t>(</w:t>
      </w:r>
      <w:hyperlink r:id="rId5" w:tgtFrame="_blank" w:history="1">
        <w:r w:rsidRPr="0061559E">
          <w:t>http://property.saratov.gov.ru</w:t>
        </w:r>
      </w:hyperlink>
      <w:r w:rsidRPr="0061559E">
        <w:t>)</w:t>
      </w:r>
      <w:r w:rsidRPr="00735904">
        <w:rPr>
          <w:sz w:val="28"/>
          <w:szCs w:val="28"/>
        </w:rPr>
        <w:t xml:space="preserve"> в разделе «Дополнительные разделы» / «Государственная кадастровая оценка»/ «</w:t>
      </w:r>
      <w:hyperlink r:id="rId6" w:history="1">
        <w:r w:rsidRPr="00735904">
          <w:rPr>
            <w:sz w:val="28"/>
            <w:szCs w:val="28"/>
          </w:rPr>
          <w:t>Государственная кадастровая оценка, осуществляемая ГБУ СО «Госкадастроценка</w:t>
        </w:r>
      </w:hyperlink>
      <w:r>
        <w:rPr>
          <w:sz w:val="28"/>
          <w:szCs w:val="28"/>
        </w:rPr>
        <w:t>»</w:t>
      </w:r>
      <w:r w:rsidRPr="0061559E">
        <w:rPr>
          <w:sz w:val="28"/>
          <w:szCs w:val="28"/>
        </w:rPr>
        <w:t xml:space="preserve"> </w:t>
      </w:r>
      <w:r w:rsidRPr="0061559E">
        <w:t>(</w:t>
      </w:r>
      <w:hyperlink r:id="rId7" w:tgtFrame="_blank" w:history="1">
        <w:r w:rsidRPr="0061559E">
          <w:t>https://saratov.gov.ru/gov/auth/komuprav/gko/gkogbu/index.php</w:t>
        </w:r>
      </w:hyperlink>
      <w:r>
        <w:t>).</w:t>
      </w:r>
      <w:r w:rsidRPr="0061559E">
        <w:t xml:space="preserve"> </w:t>
      </w:r>
    </w:p>
    <w:p w:rsidR="00027E5F" w:rsidRPr="00D45737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 w:rsidRPr="00D45737">
        <w:rPr>
          <w:sz w:val="28"/>
          <w:szCs w:val="28"/>
        </w:rPr>
        <w:t xml:space="preserve">Декларации подаются в ГБУ СО «Госкадастроценка» </w:t>
      </w:r>
      <w:r w:rsidRPr="00D45737">
        <w:rPr>
          <w:b/>
          <w:bCs/>
          <w:sz w:val="28"/>
          <w:szCs w:val="28"/>
        </w:rPr>
        <w:t>на бумажном носителе лично или почтовым отправлением</w:t>
      </w:r>
      <w:r w:rsidRPr="00D45737">
        <w:rPr>
          <w:sz w:val="28"/>
          <w:szCs w:val="28"/>
        </w:rPr>
        <w:t xml:space="preserve"> с понедельника по пятницу – с 9.00 до 13.00 часов по адресу: 410005, г. Саратов, ул. Зарубина, д. 176. </w:t>
      </w:r>
    </w:p>
    <w:p w:rsidR="00027E5F" w:rsidRPr="0061559E" w:rsidRDefault="00027E5F" w:rsidP="004523B3">
      <w:pPr>
        <w:pStyle w:val="NormalWeb"/>
        <w:spacing w:before="0" w:beforeAutospacing="0" w:after="0"/>
        <w:ind w:firstLine="709"/>
        <w:jc w:val="both"/>
        <w:rPr>
          <w:sz w:val="28"/>
          <w:szCs w:val="28"/>
        </w:rPr>
      </w:pPr>
      <w:r w:rsidRPr="00D45737">
        <w:rPr>
          <w:sz w:val="28"/>
          <w:szCs w:val="28"/>
        </w:rPr>
        <w:t>Более подробная информация о порядке, способе подачи деклараций</w:t>
      </w:r>
      <w:r w:rsidRPr="006643FB">
        <w:rPr>
          <w:sz w:val="28"/>
          <w:szCs w:val="28"/>
        </w:rPr>
        <w:t xml:space="preserve">, форма и образец </w:t>
      </w:r>
      <w:r>
        <w:rPr>
          <w:sz w:val="28"/>
          <w:szCs w:val="28"/>
        </w:rPr>
        <w:t>их з</w:t>
      </w:r>
      <w:r w:rsidRPr="006643FB">
        <w:rPr>
          <w:sz w:val="28"/>
          <w:szCs w:val="28"/>
        </w:rPr>
        <w:t>аполнения</w:t>
      </w:r>
      <w:r>
        <w:rPr>
          <w:sz w:val="28"/>
          <w:szCs w:val="28"/>
        </w:rPr>
        <w:t xml:space="preserve"> </w:t>
      </w:r>
      <w:r w:rsidRPr="006643FB">
        <w:rPr>
          <w:sz w:val="28"/>
          <w:szCs w:val="28"/>
        </w:rPr>
        <w:t xml:space="preserve">размещены </w:t>
      </w:r>
      <w:r>
        <w:rPr>
          <w:sz w:val="28"/>
          <w:szCs w:val="28"/>
        </w:rPr>
        <w:t xml:space="preserve">на </w:t>
      </w:r>
      <w:r w:rsidRPr="006643FB">
        <w:rPr>
          <w:sz w:val="28"/>
          <w:szCs w:val="28"/>
        </w:rPr>
        <w:t>сайт</w:t>
      </w:r>
      <w:r>
        <w:rPr>
          <w:sz w:val="28"/>
          <w:szCs w:val="28"/>
        </w:rPr>
        <w:t>е ГБУ СО «Госкадастроценка»</w:t>
      </w:r>
      <w:r w:rsidRPr="006643FB">
        <w:rPr>
          <w:sz w:val="28"/>
          <w:szCs w:val="28"/>
        </w:rPr>
        <w:t xml:space="preserve"> </w:t>
      </w:r>
      <w:r w:rsidRPr="0061559E">
        <w:t>(</w:t>
      </w:r>
      <w:hyperlink r:id="rId8" w:history="1">
        <w:r w:rsidRPr="0061559E">
          <w:t>https://cgko64.ru/</w:t>
        </w:r>
      </w:hyperlink>
      <w:r w:rsidRPr="0061559E">
        <w:t xml:space="preserve">) </w:t>
      </w:r>
      <w:r w:rsidRPr="0061559E">
        <w:rPr>
          <w:sz w:val="28"/>
          <w:szCs w:val="28"/>
        </w:rPr>
        <w:t>в разделе «</w:t>
      </w:r>
      <w:r>
        <w:rPr>
          <w:sz w:val="28"/>
          <w:szCs w:val="28"/>
        </w:rPr>
        <w:t>Кадастровая оценка</w:t>
      </w:r>
      <w:r w:rsidRPr="0061559E">
        <w:rPr>
          <w:sz w:val="28"/>
          <w:szCs w:val="28"/>
        </w:rPr>
        <w:t>» / «</w:t>
      </w:r>
      <w:r>
        <w:rPr>
          <w:sz w:val="28"/>
          <w:szCs w:val="28"/>
        </w:rPr>
        <w:t>Услуги учреждения</w:t>
      </w:r>
      <w:r w:rsidRPr="0061559E">
        <w:rPr>
          <w:sz w:val="28"/>
          <w:szCs w:val="28"/>
        </w:rPr>
        <w:t>»</w:t>
      </w:r>
      <w:r>
        <w:rPr>
          <w:sz w:val="28"/>
          <w:szCs w:val="28"/>
        </w:rPr>
        <w:t xml:space="preserve"> / </w:t>
      </w:r>
      <w:hyperlink r:id="rId9" w:history="1">
        <w:r w:rsidRPr="006643FB">
          <w:rPr>
            <w:sz w:val="28"/>
            <w:szCs w:val="28"/>
          </w:rPr>
          <w:t>«Рассмотрение декларации о характеристиках объекта недвижимости»</w:t>
        </w:r>
      </w:hyperlink>
      <w:r>
        <w:rPr>
          <w:sz w:val="28"/>
          <w:szCs w:val="28"/>
        </w:rPr>
        <w:t>.</w:t>
      </w:r>
    </w:p>
    <w:p w:rsidR="00027E5F" w:rsidRDefault="00027E5F" w:rsidP="004523B3">
      <w:pPr>
        <w:pStyle w:val="NormalWeb"/>
        <w:spacing w:before="0" w:beforeAutospacing="0" w:after="0"/>
        <w:ind w:firstLine="709"/>
        <w:jc w:val="both"/>
        <w:rPr>
          <w:sz w:val="27"/>
          <w:szCs w:val="27"/>
        </w:rPr>
      </w:pPr>
      <w:r w:rsidRPr="005A3330">
        <w:rPr>
          <w:sz w:val="28"/>
          <w:szCs w:val="28"/>
        </w:rPr>
        <w:t>По вопросам</w:t>
      </w:r>
      <w:r>
        <w:rPr>
          <w:sz w:val="28"/>
          <w:szCs w:val="28"/>
        </w:rPr>
        <w:t xml:space="preserve">, связанным с </w:t>
      </w:r>
      <w:r w:rsidRPr="005A3330">
        <w:rPr>
          <w:sz w:val="28"/>
          <w:szCs w:val="28"/>
        </w:rPr>
        <w:t>подач</w:t>
      </w:r>
      <w:r>
        <w:rPr>
          <w:sz w:val="28"/>
          <w:szCs w:val="28"/>
        </w:rPr>
        <w:t>ей</w:t>
      </w:r>
      <w:r w:rsidRPr="005A3330">
        <w:rPr>
          <w:sz w:val="28"/>
          <w:szCs w:val="28"/>
        </w:rPr>
        <w:t xml:space="preserve"> деклараций </w:t>
      </w:r>
      <w:r>
        <w:rPr>
          <w:sz w:val="28"/>
          <w:szCs w:val="28"/>
        </w:rPr>
        <w:t xml:space="preserve">необходимо </w:t>
      </w:r>
      <w:r w:rsidRPr="005A3330">
        <w:rPr>
          <w:sz w:val="28"/>
          <w:szCs w:val="28"/>
        </w:rPr>
        <w:t>обращаться в ГБУ СО «Госкадастроценка» по телефону: 8(8452) 65-02-01.</w:t>
      </w:r>
    </w:p>
    <w:p w:rsidR="00027E5F" w:rsidRDefault="00027E5F" w:rsidP="004523B3">
      <w:pPr>
        <w:pStyle w:val="NormalWeb"/>
        <w:spacing w:before="0" w:beforeAutospacing="0" w:after="0"/>
        <w:ind w:firstLine="709"/>
        <w:jc w:val="both"/>
        <w:rPr>
          <w:sz w:val="27"/>
          <w:szCs w:val="27"/>
        </w:rPr>
      </w:pPr>
    </w:p>
    <w:sectPr w:rsidR="00027E5F" w:rsidSect="00A043C0">
      <w:pgSz w:w="11906" w:h="16838"/>
      <w:pgMar w:top="709" w:right="851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87C7C"/>
    <w:multiLevelType w:val="multilevel"/>
    <w:tmpl w:val="D7601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47AB213C"/>
    <w:multiLevelType w:val="multilevel"/>
    <w:tmpl w:val="49C4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97A"/>
    <w:rsid w:val="00005E35"/>
    <w:rsid w:val="000124DB"/>
    <w:rsid w:val="000130DE"/>
    <w:rsid w:val="00027E5F"/>
    <w:rsid w:val="00040242"/>
    <w:rsid w:val="00051FFC"/>
    <w:rsid w:val="00057B43"/>
    <w:rsid w:val="00063D5F"/>
    <w:rsid w:val="0006753D"/>
    <w:rsid w:val="000718DC"/>
    <w:rsid w:val="00080D71"/>
    <w:rsid w:val="0008697A"/>
    <w:rsid w:val="00087F2E"/>
    <w:rsid w:val="000928FB"/>
    <w:rsid w:val="00095EC2"/>
    <w:rsid w:val="000C5B8D"/>
    <w:rsid w:val="000F439E"/>
    <w:rsid w:val="000F7113"/>
    <w:rsid w:val="00100D92"/>
    <w:rsid w:val="00101769"/>
    <w:rsid w:val="00110C8F"/>
    <w:rsid w:val="00127E20"/>
    <w:rsid w:val="001332F9"/>
    <w:rsid w:val="00151CD9"/>
    <w:rsid w:val="001771EF"/>
    <w:rsid w:val="001B4730"/>
    <w:rsid w:val="001E7712"/>
    <w:rsid w:val="001F6515"/>
    <w:rsid w:val="00202FED"/>
    <w:rsid w:val="00214C24"/>
    <w:rsid w:val="00222790"/>
    <w:rsid w:val="0022472D"/>
    <w:rsid w:val="002356F1"/>
    <w:rsid w:val="002423D0"/>
    <w:rsid w:val="00253510"/>
    <w:rsid w:val="00261819"/>
    <w:rsid w:val="0027001E"/>
    <w:rsid w:val="00281BD2"/>
    <w:rsid w:val="00282645"/>
    <w:rsid w:val="0028396B"/>
    <w:rsid w:val="002A0B8D"/>
    <w:rsid w:val="002A0E8F"/>
    <w:rsid w:val="002D28CD"/>
    <w:rsid w:val="002E7108"/>
    <w:rsid w:val="00303991"/>
    <w:rsid w:val="00327007"/>
    <w:rsid w:val="00342E87"/>
    <w:rsid w:val="003563AF"/>
    <w:rsid w:val="00365B11"/>
    <w:rsid w:val="00370F22"/>
    <w:rsid w:val="003A2AA9"/>
    <w:rsid w:val="003A623D"/>
    <w:rsid w:val="003E5144"/>
    <w:rsid w:val="003F5DBE"/>
    <w:rsid w:val="00423F66"/>
    <w:rsid w:val="00441D78"/>
    <w:rsid w:val="0044750A"/>
    <w:rsid w:val="00450CEC"/>
    <w:rsid w:val="004523B3"/>
    <w:rsid w:val="0046066E"/>
    <w:rsid w:val="00462261"/>
    <w:rsid w:val="00467D1A"/>
    <w:rsid w:val="0048359C"/>
    <w:rsid w:val="004B71DC"/>
    <w:rsid w:val="004B7D15"/>
    <w:rsid w:val="004C0888"/>
    <w:rsid w:val="004C34F9"/>
    <w:rsid w:val="004E4911"/>
    <w:rsid w:val="004F22F4"/>
    <w:rsid w:val="005147FB"/>
    <w:rsid w:val="00521647"/>
    <w:rsid w:val="00547A21"/>
    <w:rsid w:val="00570C58"/>
    <w:rsid w:val="00571196"/>
    <w:rsid w:val="0058670B"/>
    <w:rsid w:val="005A3330"/>
    <w:rsid w:val="005A6A5B"/>
    <w:rsid w:val="005B7519"/>
    <w:rsid w:val="005C5A50"/>
    <w:rsid w:val="005D4CAE"/>
    <w:rsid w:val="005E31CD"/>
    <w:rsid w:val="005E4B5F"/>
    <w:rsid w:val="006114ED"/>
    <w:rsid w:val="0061559E"/>
    <w:rsid w:val="00617CBB"/>
    <w:rsid w:val="006234FD"/>
    <w:rsid w:val="006478AE"/>
    <w:rsid w:val="006643FB"/>
    <w:rsid w:val="00667F3D"/>
    <w:rsid w:val="0069470E"/>
    <w:rsid w:val="00697C8A"/>
    <w:rsid w:val="006A0FFD"/>
    <w:rsid w:val="006B25D4"/>
    <w:rsid w:val="006F5869"/>
    <w:rsid w:val="006F7EC1"/>
    <w:rsid w:val="00703B8E"/>
    <w:rsid w:val="007315BD"/>
    <w:rsid w:val="00735904"/>
    <w:rsid w:val="00737590"/>
    <w:rsid w:val="00737628"/>
    <w:rsid w:val="007508E2"/>
    <w:rsid w:val="00751EE1"/>
    <w:rsid w:val="00770D39"/>
    <w:rsid w:val="00796C1E"/>
    <w:rsid w:val="007A4E1D"/>
    <w:rsid w:val="007A5D75"/>
    <w:rsid w:val="007A7C3F"/>
    <w:rsid w:val="007B4424"/>
    <w:rsid w:val="007D21F1"/>
    <w:rsid w:val="007D379E"/>
    <w:rsid w:val="007E2C34"/>
    <w:rsid w:val="00810F5D"/>
    <w:rsid w:val="00821924"/>
    <w:rsid w:val="00827174"/>
    <w:rsid w:val="0083172B"/>
    <w:rsid w:val="00847916"/>
    <w:rsid w:val="0088058D"/>
    <w:rsid w:val="0088325F"/>
    <w:rsid w:val="00894385"/>
    <w:rsid w:val="008B04C3"/>
    <w:rsid w:val="008B78D3"/>
    <w:rsid w:val="008C114A"/>
    <w:rsid w:val="008C6CBD"/>
    <w:rsid w:val="008C7817"/>
    <w:rsid w:val="008E218E"/>
    <w:rsid w:val="009018E8"/>
    <w:rsid w:val="009507A8"/>
    <w:rsid w:val="00953C80"/>
    <w:rsid w:val="00957C67"/>
    <w:rsid w:val="0098014A"/>
    <w:rsid w:val="00990A53"/>
    <w:rsid w:val="00994640"/>
    <w:rsid w:val="009A5DEA"/>
    <w:rsid w:val="009B6FC4"/>
    <w:rsid w:val="009B78EA"/>
    <w:rsid w:val="009E1862"/>
    <w:rsid w:val="009E692C"/>
    <w:rsid w:val="009E6F8B"/>
    <w:rsid w:val="00A043C0"/>
    <w:rsid w:val="00A045AB"/>
    <w:rsid w:val="00A1628D"/>
    <w:rsid w:val="00A40C97"/>
    <w:rsid w:val="00A507C0"/>
    <w:rsid w:val="00A513C7"/>
    <w:rsid w:val="00A5249E"/>
    <w:rsid w:val="00A559BD"/>
    <w:rsid w:val="00A62FB4"/>
    <w:rsid w:val="00A6609E"/>
    <w:rsid w:val="00A70951"/>
    <w:rsid w:val="00A9587B"/>
    <w:rsid w:val="00AB559C"/>
    <w:rsid w:val="00AB5A8F"/>
    <w:rsid w:val="00AC5F09"/>
    <w:rsid w:val="00AF1A8C"/>
    <w:rsid w:val="00B06588"/>
    <w:rsid w:val="00B40788"/>
    <w:rsid w:val="00B7288A"/>
    <w:rsid w:val="00B9049C"/>
    <w:rsid w:val="00BD1335"/>
    <w:rsid w:val="00BD410C"/>
    <w:rsid w:val="00C01BE9"/>
    <w:rsid w:val="00C15AC1"/>
    <w:rsid w:val="00C47A28"/>
    <w:rsid w:val="00C47ACA"/>
    <w:rsid w:val="00C75FAF"/>
    <w:rsid w:val="00C918BE"/>
    <w:rsid w:val="00CA0E8F"/>
    <w:rsid w:val="00CB448D"/>
    <w:rsid w:val="00CE18E3"/>
    <w:rsid w:val="00CE61EA"/>
    <w:rsid w:val="00CF677D"/>
    <w:rsid w:val="00D201E4"/>
    <w:rsid w:val="00D2684A"/>
    <w:rsid w:val="00D45737"/>
    <w:rsid w:val="00D60BFD"/>
    <w:rsid w:val="00D70336"/>
    <w:rsid w:val="00D72BD2"/>
    <w:rsid w:val="00D86D7C"/>
    <w:rsid w:val="00DA3D92"/>
    <w:rsid w:val="00DB37FA"/>
    <w:rsid w:val="00DB64AB"/>
    <w:rsid w:val="00DC2F33"/>
    <w:rsid w:val="00DC5CBB"/>
    <w:rsid w:val="00DF3400"/>
    <w:rsid w:val="00DF6568"/>
    <w:rsid w:val="00E0018A"/>
    <w:rsid w:val="00E06F8E"/>
    <w:rsid w:val="00E43B16"/>
    <w:rsid w:val="00E65D95"/>
    <w:rsid w:val="00E75F2A"/>
    <w:rsid w:val="00E97374"/>
    <w:rsid w:val="00EF1022"/>
    <w:rsid w:val="00F04C5A"/>
    <w:rsid w:val="00F14D94"/>
    <w:rsid w:val="00F507F7"/>
    <w:rsid w:val="00F5273B"/>
    <w:rsid w:val="00F630A7"/>
    <w:rsid w:val="00F637F6"/>
    <w:rsid w:val="00F64B2E"/>
    <w:rsid w:val="00F662ED"/>
    <w:rsid w:val="00F756C3"/>
    <w:rsid w:val="00F86002"/>
    <w:rsid w:val="00F95E1D"/>
    <w:rsid w:val="00FD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BD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0869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8697A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date">
    <w:name w:val="date"/>
    <w:basedOn w:val="Normal"/>
    <w:uiPriority w:val="99"/>
    <w:rsid w:val="00086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8697A"/>
    <w:rPr>
      <w:color w:val="0000FF"/>
      <w:u w:val="single"/>
    </w:rPr>
  </w:style>
  <w:style w:type="paragraph" w:styleId="NormalWeb">
    <w:name w:val="Normal (Web)"/>
    <w:basedOn w:val="Normal"/>
    <w:uiPriority w:val="99"/>
    <w:rsid w:val="00CB448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00D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0D92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00D92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5C5A5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6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gko64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ck.yandex.ru/redir/nWO_r1F33ck?data=NnBZTWRhdFZKOHRaTENSMFc4S0VQSTJNN2M4M2VOUm1MTHFiVndqdUpra1MxRklSNVpGdkppc1BWVTJOSkRNenZONjBSNmUyQ1dFbzdrbHlkYmxMRXBQZUhzRFhwMEhYemgwV2VyN2ZWeVRhd2pvWF9PVVFTQXMydkpPSlBYYl9XaE5RTTRvclpFY0ZUQ1lSQzNoT3ltOVBueW1LckdaSFlGdEtzcm9nbU1v&amp;b64e=2&amp;sign=107646d2b34aff25689d6bbab61d9a3c&amp;keyno=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ratov.gov.ru/gov/auth/komuprav/gko/gkogbu/index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operty.saratov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gko64.ru/%D1%80%D0%B5%D0%BA%D0%BE%D0%BC%D0%B5%D0%BD%D0%B4%D0%B0%D1%86%D0%B8%D0%B8-%D0%BF%D0%BE-%D0%B7%D0%B0%D0%BF%D0%BE%D0%BB%D0%BD%D0%B5%D0%BD%D0%B8%D1%8E-%D0%B4%D0%B5%D0%BA%D0%BB%D0%B0%D1%80%D0%B0%D1%8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473</Words>
  <Characters>2702</Characters>
  <Application>Microsoft Office Outlook</Application>
  <DocSecurity>0</DocSecurity>
  <Lines>0</Lines>
  <Paragraphs>0</Paragraphs>
  <ScaleCrop>false</ScaleCrop>
  <Company>Земельный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ИЗВЕЩЕНИЕ</dc:title>
  <dc:subject/>
  <dc:creator>KomarovaSV</dc:creator>
  <cp:keywords/>
  <dc:description/>
  <cp:lastModifiedBy>Любовь</cp:lastModifiedBy>
  <cp:revision>2</cp:revision>
  <cp:lastPrinted>2018-03-01T07:08:00Z</cp:lastPrinted>
  <dcterms:created xsi:type="dcterms:W3CDTF">2022-01-24T06:31:00Z</dcterms:created>
  <dcterms:modified xsi:type="dcterms:W3CDTF">2022-01-24T06:31:00Z</dcterms:modified>
</cp:coreProperties>
</file>